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45005B3C" w:rsidR="00411AE8" w:rsidRPr="00411AE8" w:rsidRDefault="00A627B0"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Angela L. Felty</w:t>
      </w:r>
    </w:p>
    <w:p w14:paraId="63062982" w14:textId="5AA1BC8B" w:rsidR="00411AE8" w:rsidRDefault="00A627B0"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4610 Laurel View Drive</w:t>
      </w:r>
    </w:p>
    <w:p w14:paraId="07817864" w14:textId="20D3E06C" w:rsidR="00E82557" w:rsidRPr="00411AE8" w:rsidRDefault="00A627B0"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Cincinnati, Ohio 45244</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B2934" w14:textId="77777777" w:rsidR="00A46491" w:rsidRDefault="00A46491" w:rsidP="001B7505">
      <w:r>
        <w:separator/>
      </w:r>
    </w:p>
  </w:endnote>
  <w:endnote w:type="continuationSeparator" w:id="0">
    <w:p w14:paraId="28B4370C" w14:textId="77777777" w:rsidR="00A46491" w:rsidRDefault="00A46491"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91DD8" w14:textId="77777777" w:rsidR="00A46491" w:rsidRDefault="00A46491" w:rsidP="001B7505">
      <w:r>
        <w:separator/>
      </w:r>
    </w:p>
  </w:footnote>
  <w:footnote w:type="continuationSeparator" w:id="0">
    <w:p w14:paraId="07A4BD28" w14:textId="77777777" w:rsidR="00A46491" w:rsidRDefault="00A46491"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F4037"/>
    <w:rsid w:val="00235631"/>
    <w:rsid w:val="00281771"/>
    <w:rsid w:val="003077AD"/>
    <w:rsid w:val="0032384C"/>
    <w:rsid w:val="00357EF0"/>
    <w:rsid w:val="00381B4B"/>
    <w:rsid w:val="00411AE8"/>
    <w:rsid w:val="004827A0"/>
    <w:rsid w:val="004C6541"/>
    <w:rsid w:val="00517372"/>
    <w:rsid w:val="00532BB0"/>
    <w:rsid w:val="005B28C2"/>
    <w:rsid w:val="005C4878"/>
    <w:rsid w:val="005E0AF6"/>
    <w:rsid w:val="005F5B46"/>
    <w:rsid w:val="00690F84"/>
    <w:rsid w:val="006E113F"/>
    <w:rsid w:val="00853AC6"/>
    <w:rsid w:val="009C7AF5"/>
    <w:rsid w:val="00A20E6F"/>
    <w:rsid w:val="00A46491"/>
    <w:rsid w:val="00A627B0"/>
    <w:rsid w:val="00AB7EF7"/>
    <w:rsid w:val="00AD760C"/>
    <w:rsid w:val="00B448CC"/>
    <w:rsid w:val="00C74325"/>
    <w:rsid w:val="00CB7CF0"/>
    <w:rsid w:val="00D538E7"/>
    <w:rsid w:val="00DD0215"/>
    <w:rsid w:val="00DF2356"/>
    <w:rsid w:val="00E058A9"/>
    <w:rsid w:val="00E46D50"/>
    <w:rsid w:val="00E54640"/>
    <w:rsid w:val="00E61FDB"/>
    <w:rsid w:val="00E82557"/>
    <w:rsid w:val="00EB1374"/>
    <w:rsid w:val="00F307E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2</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2</cp:revision>
  <dcterms:created xsi:type="dcterms:W3CDTF">2025-03-25T18:55:00Z</dcterms:created>
  <dcterms:modified xsi:type="dcterms:W3CDTF">2025-03-25T18:55:00Z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